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582B2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7623C61F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55747CD6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5F508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F62533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took on an apprentice, William Wolford(q.v.).</w:t>
      </w:r>
    </w:p>
    <w:p w14:paraId="3DFDE194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FC3D29E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3C7CC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C4B321" w14:textId="77777777" w:rsidR="00F737DE" w:rsidRDefault="00F737DE" w:rsidP="00F7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2022</w:t>
      </w:r>
    </w:p>
    <w:p w14:paraId="635339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41CF2" w14:textId="77777777" w:rsidR="00F737DE" w:rsidRDefault="00F737DE" w:rsidP="009139A6">
      <w:r>
        <w:separator/>
      </w:r>
    </w:p>
  </w:endnote>
  <w:endnote w:type="continuationSeparator" w:id="0">
    <w:p w14:paraId="5F84D6F5" w14:textId="77777777" w:rsidR="00F737DE" w:rsidRDefault="00F737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E69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255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681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41929" w14:textId="77777777" w:rsidR="00F737DE" w:rsidRDefault="00F737DE" w:rsidP="009139A6">
      <w:r>
        <w:separator/>
      </w:r>
    </w:p>
  </w:footnote>
  <w:footnote w:type="continuationSeparator" w:id="0">
    <w:p w14:paraId="1ECC230C" w14:textId="77777777" w:rsidR="00F737DE" w:rsidRDefault="00F737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294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33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F1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7D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3A77A"/>
  <w15:chartTrackingRefBased/>
  <w15:docId w15:val="{AC7B7A1E-E15F-452D-B578-EF0F0CA03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2022-06-14T18:17:00Z</dcterms:created>
  <dcterms:modified xsi:type="dcterms:W3CDTF">2022-06-14T18:18:00Z</dcterms:modified>
</cp:coreProperties>
</file>